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57175" w14:textId="665D662D" w:rsidR="006B2F86" w:rsidRDefault="001B0B5E" w:rsidP="001B0B5E">
      <w:pPr>
        <w:pStyle w:val="NoSpacing"/>
      </w:pPr>
      <w:r>
        <w:rPr>
          <w:u w:val="single"/>
        </w:rPr>
        <w:t xml:space="preserve">Peter JOHNSON (alias </w:t>
      </w:r>
      <w:proofErr w:type="gramStart"/>
      <w:r>
        <w:rPr>
          <w:u w:val="single"/>
        </w:rPr>
        <w:t>BURTON)</w:t>
      </w:r>
      <w:r>
        <w:t xml:space="preserve">   </w:t>
      </w:r>
      <w:proofErr w:type="gramEnd"/>
      <w:r>
        <w:t xml:space="preserve">    (d.1460)</w:t>
      </w:r>
    </w:p>
    <w:p w14:paraId="2825ACEF" w14:textId="3C2234C1" w:rsidR="001B0B5E" w:rsidRDefault="001B0B5E" w:rsidP="001B0B5E">
      <w:pPr>
        <w:pStyle w:val="NoSpacing"/>
      </w:pPr>
      <w:r>
        <w:t>Master of Charterhouse, Hull.</w:t>
      </w:r>
    </w:p>
    <w:p w14:paraId="074EA3D0" w14:textId="6EEF11EA" w:rsidR="001B0B5E" w:rsidRDefault="001B0B5E" w:rsidP="001B0B5E">
      <w:pPr>
        <w:pStyle w:val="NoSpacing"/>
      </w:pPr>
    </w:p>
    <w:p w14:paraId="648F366A" w14:textId="65277CD0" w:rsidR="001B0B5E" w:rsidRDefault="001B0B5E" w:rsidP="001B0B5E">
      <w:pPr>
        <w:pStyle w:val="NoSpacing"/>
      </w:pPr>
    </w:p>
    <w:p w14:paraId="36EC1E84" w14:textId="0D3C9BA0" w:rsidR="001B0B5E" w:rsidRDefault="001B0B5E" w:rsidP="001B0B5E">
      <w:pPr>
        <w:pStyle w:val="NoSpacing"/>
      </w:pPr>
      <w:r>
        <w:t>21 Feb.1460</w:t>
      </w:r>
      <w:r>
        <w:tab/>
        <w:t>He made his Will.    (W.Y.R. p.95)</w:t>
      </w:r>
    </w:p>
    <w:p w14:paraId="692AF614" w14:textId="53FAE679" w:rsidR="001B0B5E" w:rsidRDefault="001B0B5E" w:rsidP="001B0B5E">
      <w:pPr>
        <w:pStyle w:val="NoSpacing"/>
      </w:pPr>
      <w:r>
        <w:t xml:space="preserve">  3 Jun.</w:t>
      </w:r>
      <w:r>
        <w:tab/>
      </w:r>
      <w:r>
        <w:tab/>
        <w:t>Probate of his Will.  (ibid.)</w:t>
      </w:r>
    </w:p>
    <w:p w14:paraId="5B689BED" w14:textId="5732C97C" w:rsidR="001B0B5E" w:rsidRDefault="001B0B5E" w:rsidP="001B0B5E">
      <w:pPr>
        <w:pStyle w:val="NoSpacing"/>
      </w:pPr>
    </w:p>
    <w:p w14:paraId="52687396" w14:textId="0C271DA8" w:rsidR="001B0B5E" w:rsidRDefault="001B0B5E" w:rsidP="001B0B5E">
      <w:pPr>
        <w:pStyle w:val="NoSpacing"/>
      </w:pPr>
    </w:p>
    <w:p w14:paraId="53A9798A" w14:textId="7282F5BD" w:rsidR="001B0B5E" w:rsidRPr="001B0B5E" w:rsidRDefault="001B0B5E" w:rsidP="001B0B5E">
      <w:pPr>
        <w:pStyle w:val="NoSpacing"/>
      </w:pPr>
      <w:r>
        <w:t>31 January 2019</w:t>
      </w:r>
      <w:bookmarkStart w:id="0" w:name="_GoBack"/>
      <w:bookmarkEnd w:id="0"/>
    </w:p>
    <w:sectPr w:rsidR="001B0B5E" w:rsidRPr="001B0B5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071F6B" w14:textId="77777777" w:rsidR="001B0B5E" w:rsidRDefault="001B0B5E" w:rsidP="00E71FC3">
      <w:pPr>
        <w:spacing w:after="0" w:line="240" w:lineRule="auto"/>
      </w:pPr>
      <w:r>
        <w:separator/>
      </w:r>
    </w:p>
  </w:endnote>
  <w:endnote w:type="continuationSeparator" w:id="0">
    <w:p w14:paraId="66F8A181" w14:textId="77777777" w:rsidR="001B0B5E" w:rsidRDefault="001B0B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83D0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E6C45" w14:textId="77777777" w:rsidR="001B0B5E" w:rsidRDefault="001B0B5E" w:rsidP="00E71FC3">
      <w:pPr>
        <w:spacing w:after="0" w:line="240" w:lineRule="auto"/>
      </w:pPr>
      <w:r>
        <w:separator/>
      </w:r>
    </w:p>
  </w:footnote>
  <w:footnote w:type="continuationSeparator" w:id="0">
    <w:p w14:paraId="319EFB74" w14:textId="77777777" w:rsidR="001B0B5E" w:rsidRDefault="001B0B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B5E"/>
    <w:rsid w:val="001A7C09"/>
    <w:rsid w:val="001B0B5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EAE7E"/>
  <w15:chartTrackingRefBased/>
  <w15:docId w15:val="{A3AF79B9-BAD6-4076-8748-AA391A780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2019-01-31T22:28:00Z</dcterms:created>
  <dcterms:modified xsi:type="dcterms:W3CDTF">2019-01-31T22:30:00Z</dcterms:modified>
</cp:coreProperties>
</file>